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Kilbride and Strathaven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Kilbride and Strathaven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Kilbride and Strathaven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Kilbride and Strathaven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Kilbride and Strathaven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Kilbride and Strathaven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39.1% </w:t>
      </w:r>
      <w:r w:rsidRPr="004747BF">
        <w:rPr>
          <w:rFonts w:ascii="Libre Franklin Light" w:eastAsia="Times New Roman" w:hAnsi="Libre Franklin Light" w:cs="Calibri Light"/>
        </w:rPr>
        <w:t xml:space="preserve">of those respondents classified as PGSI 8+ in East Kilbride and Strathaven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Kilbride and Strathaven is estimated to be </w:t>
      </w:r>
      <w:r w:rsidRPr="00773DF7">
        <w:rPr>
          <w:rFonts w:ascii="Libre Franklin Light" w:eastAsia="Times New Roman" w:hAnsi="Libre Franklin Light" w:cs="Calibri Light"/>
          <w:b/>
          <w:bCs/>
          <w:color w:val="C45911" w:themeColor="accent2" w:themeShade="BF"/>
        </w:rPr>
        <w:t xml:space="preserve">£1,248,422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Kilbride and Strathaven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Kilbride and Strathaven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Kilbride and Strathaven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Kilbride and Strathaven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Kilbride and Strathav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Kilbride and Strathaven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Kilbride and Strathav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Kilbride and Strathaven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Kilbride and Strathav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Kilbride and Strathaven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Kilbride and Strathaven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Kilbride and Strathaven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Kilbride and Strathaven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Kilbride and Strathaven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Kilbride and Strathaven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£1,248,422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Kilbride and Strathaven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£420,534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£30,126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£8,473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£753,421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£1,248,422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Kilbride and Strathaven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Kilbride and Strathaven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Kilbride and Strathaven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Kilbride and Strathaven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Kilbride and Strathaven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Kilbride and Strathaven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Kilbride and Strathaven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Kilbride and Strathaven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909849D-6543-45D8-AFE0-9C8374E9CBF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